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166D304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Question 11 (To SA1): Can SA1 </w:t>
      </w:r>
      <w:proofErr w:type="gramStart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confirm,</w:t>
      </w:r>
      <w:proofErr w:type="gramEnd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96B8" w14:textId="77777777" w:rsidR="003C4DE5" w:rsidRDefault="003C4DE5">
      <w:pPr>
        <w:spacing w:after="0"/>
      </w:pPr>
      <w:r>
        <w:separator/>
      </w:r>
    </w:p>
  </w:endnote>
  <w:endnote w:type="continuationSeparator" w:id="0">
    <w:p w14:paraId="610F4C86" w14:textId="77777777" w:rsidR="003C4DE5" w:rsidRDefault="003C4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346B" w14:textId="77777777" w:rsidR="003C4DE5" w:rsidRDefault="003C4DE5">
      <w:pPr>
        <w:spacing w:after="0"/>
      </w:pPr>
      <w:r>
        <w:separator/>
      </w:r>
    </w:p>
  </w:footnote>
  <w:footnote w:type="continuationSeparator" w:id="0">
    <w:p w14:paraId="27C33B89" w14:textId="77777777" w:rsidR="003C4DE5" w:rsidRDefault="003C4D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197</Words>
  <Characters>944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5</cp:revision>
  <cp:lastPrinted>2002-04-23T07:10:00Z</cp:lastPrinted>
  <dcterms:created xsi:type="dcterms:W3CDTF">2025-11-21T01:21:00Z</dcterms:created>
  <dcterms:modified xsi:type="dcterms:W3CDTF">2025-11-21T18:23:00Z</dcterms:modified>
</cp:coreProperties>
</file>